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6430FB3" w14:textId="42C66CE9" w:rsidR="005321D3" w:rsidRDefault="00391771" w:rsidP="002B2982">
      <w:pPr>
        <w:rPr>
          <w:sz w:val="24"/>
        </w:rPr>
      </w:pPr>
      <w:r w:rsidRPr="00F16F2D">
        <w:rPr>
          <w:noProof/>
        </w:rPr>
        <w:drawing>
          <wp:inline distT="0" distB="0" distL="0" distR="0" wp14:anchorId="7CB67D6D" wp14:editId="514D0F65">
            <wp:extent cx="1418167" cy="1169990"/>
            <wp:effectExtent l="0" t="0" r="444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6450" cy="12345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57FD5">
        <w:rPr>
          <w:sz w:val="24"/>
        </w:rPr>
        <w:t xml:space="preserve">   </w:t>
      </w:r>
    </w:p>
    <w:p w14:paraId="2777EA5F" w14:textId="77777777" w:rsidR="005321D3" w:rsidRPr="00DA0D65" w:rsidRDefault="005321D3" w:rsidP="005321D3">
      <w:pPr>
        <w:jc w:val="center"/>
        <w:outlineLvl w:val="0"/>
        <w:rPr>
          <w:rFonts w:cs="Times New Roman (Body CS)"/>
          <w:b/>
          <w:sz w:val="48"/>
          <w:szCs w:val="48"/>
          <w:lang w:val="en-CA"/>
        </w:rPr>
      </w:pPr>
      <w:r w:rsidRPr="00DA0D65">
        <w:rPr>
          <w:rFonts w:cs="Times New Roman (Body CS)"/>
          <w:b/>
          <w:sz w:val="48"/>
          <w:szCs w:val="48"/>
          <w:lang w:val="en-CA"/>
        </w:rPr>
        <w:t>AFRICA ACADEMY OF MANAGEMENT</w:t>
      </w:r>
    </w:p>
    <w:p w14:paraId="40F9CA88" w14:textId="5B95765F" w:rsidR="002F6328" w:rsidRDefault="00CB0877" w:rsidP="00037188">
      <w:pPr>
        <w:spacing w:after="0" w:line="240" w:lineRule="auto"/>
        <w:jc w:val="center"/>
        <w:rPr>
          <w:rFonts w:cs="Times New Roman (Body CS)"/>
          <w:b/>
          <w:sz w:val="44"/>
          <w:szCs w:val="44"/>
          <w:lang w:val="en-CA"/>
        </w:rPr>
      </w:pPr>
      <w:r>
        <w:rPr>
          <w:rFonts w:cs="Times New Roman (Body CS)"/>
          <w:b/>
          <w:sz w:val="44"/>
          <w:szCs w:val="44"/>
          <w:lang w:val="en-CA"/>
        </w:rPr>
        <w:t>2018 Academy of Management in Chicago</w:t>
      </w:r>
    </w:p>
    <w:p w14:paraId="05E5CA7B" w14:textId="77777777" w:rsidR="00CB0877" w:rsidRDefault="00CB0877" w:rsidP="00037188">
      <w:pPr>
        <w:spacing w:after="0" w:line="240" w:lineRule="auto"/>
        <w:jc w:val="center"/>
        <w:rPr>
          <w:rFonts w:cs="Times New Roman (Body CS)"/>
          <w:b/>
          <w:sz w:val="44"/>
          <w:szCs w:val="44"/>
          <w:lang w:val="en-CA"/>
        </w:rPr>
      </w:pPr>
    </w:p>
    <w:p w14:paraId="0FEB025E" w14:textId="6A4A3317" w:rsidR="00CB0877" w:rsidRDefault="00CB0877" w:rsidP="00037188">
      <w:pPr>
        <w:spacing w:after="0" w:line="240" w:lineRule="auto"/>
        <w:jc w:val="center"/>
        <w:rPr>
          <w:rFonts w:cs="Times New Roman (Body CS)"/>
          <w:b/>
          <w:sz w:val="44"/>
          <w:szCs w:val="44"/>
          <w:lang w:val="en-CA"/>
        </w:rPr>
      </w:pPr>
      <w:r>
        <w:rPr>
          <w:rFonts w:cs="Times New Roman (Body CS)"/>
          <w:b/>
          <w:sz w:val="44"/>
          <w:szCs w:val="44"/>
          <w:lang w:val="en-CA"/>
        </w:rPr>
        <w:t xml:space="preserve">You are invited to our AFAM Social </w:t>
      </w:r>
    </w:p>
    <w:p w14:paraId="45C67A2F" w14:textId="773123D4" w:rsidR="00CB0877" w:rsidRDefault="00CB0877" w:rsidP="00037188">
      <w:pPr>
        <w:spacing w:after="0" w:line="240" w:lineRule="auto"/>
        <w:jc w:val="center"/>
        <w:rPr>
          <w:rFonts w:cs="Times New Roman (Body CS)"/>
          <w:b/>
          <w:sz w:val="44"/>
          <w:szCs w:val="44"/>
          <w:lang w:val="en-CA"/>
        </w:rPr>
      </w:pPr>
      <w:r>
        <w:rPr>
          <w:rFonts w:cs="Times New Roman (Body CS)"/>
          <w:b/>
          <w:sz w:val="44"/>
          <w:szCs w:val="44"/>
          <w:lang w:val="en-CA"/>
        </w:rPr>
        <w:t>Monday August 13</w:t>
      </w:r>
      <w:r w:rsidRPr="00CB0877">
        <w:rPr>
          <w:rFonts w:cs="Times New Roman (Body CS)"/>
          <w:b/>
          <w:sz w:val="44"/>
          <w:szCs w:val="44"/>
          <w:vertAlign w:val="superscript"/>
          <w:lang w:val="en-CA"/>
        </w:rPr>
        <w:t>th</w:t>
      </w:r>
      <w:r>
        <w:rPr>
          <w:rFonts w:cs="Times New Roman (Body CS)"/>
          <w:b/>
          <w:sz w:val="44"/>
          <w:szCs w:val="44"/>
          <w:lang w:val="en-CA"/>
        </w:rPr>
        <w:t xml:space="preserve"> from 7pm</w:t>
      </w:r>
    </w:p>
    <w:p w14:paraId="2733542E" w14:textId="77777777" w:rsidR="00CB0877" w:rsidRDefault="00CB0877" w:rsidP="00037188">
      <w:pPr>
        <w:spacing w:after="0" w:line="240" w:lineRule="auto"/>
        <w:jc w:val="center"/>
        <w:rPr>
          <w:rFonts w:cs="Times New Roman (Body CS)"/>
          <w:b/>
          <w:sz w:val="44"/>
          <w:szCs w:val="44"/>
          <w:lang w:val="en-CA"/>
        </w:rPr>
      </w:pPr>
    </w:p>
    <w:p w14:paraId="333861EB" w14:textId="54203D38" w:rsidR="00CB0877" w:rsidRDefault="00CB0877" w:rsidP="00037188">
      <w:pPr>
        <w:spacing w:after="0" w:line="240" w:lineRule="auto"/>
        <w:jc w:val="center"/>
        <w:rPr>
          <w:rFonts w:cs="Times New Roman (Body CS)"/>
          <w:b/>
          <w:sz w:val="44"/>
          <w:szCs w:val="44"/>
          <w:lang w:val="en-CA"/>
        </w:rPr>
      </w:pPr>
      <w:r>
        <w:rPr>
          <w:rFonts w:cs="Times New Roman (Body CS)"/>
          <w:b/>
          <w:sz w:val="44"/>
          <w:szCs w:val="44"/>
          <w:lang w:val="en-CA"/>
        </w:rPr>
        <w:t>Buddy Guys Legends</w:t>
      </w:r>
    </w:p>
    <w:p w14:paraId="15114F69" w14:textId="0BD0F119" w:rsidR="00CB0877" w:rsidRDefault="00CB0877" w:rsidP="00037188">
      <w:pPr>
        <w:spacing w:after="0" w:line="240" w:lineRule="auto"/>
        <w:jc w:val="center"/>
        <w:rPr>
          <w:rFonts w:cs="Times New Roman (Body CS)"/>
          <w:b/>
          <w:sz w:val="44"/>
          <w:szCs w:val="44"/>
          <w:lang w:val="en-CA"/>
        </w:rPr>
      </w:pPr>
      <w:r>
        <w:rPr>
          <w:rFonts w:cs="Times New Roman (Body CS)"/>
          <w:b/>
          <w:sz w:val="44"/>
          <w:szCs w:val="44"/>
          <w:lang w:val="en-CA"/>
        </w:rPr>
        <w:t xml:space="preserve">700 S Wabash Avenue </w:t>
      </w:r>
    </w:p>
    <w:p w14:paraId="4BBF7AA5" w14:textId="183267B3" w:rsidR="00CB0877" w:rsidRPr="00037188" w:rsidRDefault="00CB0877" w:rsidP="0003718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CA"/>
        </w:rPr>
      </w:pPr>
      <w:r>
        <w:rPr>
          <w:rFonts w:cs="Times New Roman (Body CS)"/>
          <w:b/>
          <w:sz w:val="44"/>
          <w:szCs w:val="44"/>
          <w:lang w:val="en-CA"/>
        </w:rPr>
        <w:t>Chicago, IL 60605</w:t>
      </w:r>
      <w:bookmarkStart w:id="0" w:name="_GoBack"/>
      <w:bookmarkEnd w:id="0"/>
    </w:p>
    <w:sectPr w:rsidR="00CB0877" w:rsidRPr="00037188" w:rsidSect="001D28CA">
      <w:footerReference w:type="default" r:id="rId8"/>
      <w:headerReference w:type="first" r:id="rId9"/>
      <w:footerReference w:type="first" r:id="rId10"/>
      <w:pgSz w:w="12240" w:h="15840"/>
      <w:pgMar w:top="2880" w:right="720" w:bottom="1800" w:left="2340" w:header="432" w:footer="1008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D39702F" w14:textId="77777777" w:rsidR="000B1644" w:rsidRDefault="000B1644" w:rsidP="00226381">
      <w:pPr>
        <w:spacing w:after="0" w:line="240" w:lineRule="auto"/>
      </w:pPr>
      <w:r>
        <w:separator/>
      </w:r>
    </w:p>
  </w:endnote>
  <w:endnote w:type="continuationSeparator" w:id="0">
    <w:p w14:paraId="496A8779" w14:textId="77777777" w:rsidR="000B1644" w:rsidRDefault="000B1644" w:rsidP="002263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B06040202020202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New Roman (Body CS)"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454DFF" w14:textId="77777777" w:rsidR="0058668F" w:rsidRDefault="002F6328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DB26E5B" wp14:editId="3140706D">
              <wp:simplePos x="0" y="0"/>
              <wp:positionH relativeFrom="column">
                <wp:posOffset>4019550</wp:posOffset>
              </wp:positionH>
              <wp:positionV relativeFrom="paragraph">
                <wp:posOffset>-372110</wp:posOffset>
              </wp:positionV>
              <wp:extent cx="1581150" cy="561975"/>
              <wp:effectExtent l="6350" t="0" r="0" b="635"/>
              <wp:wrapNone/>
              <wp:docPr id="3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81150" cy="561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A949CF" w14:textId="77777777" w:rsidR="0058668F" w:rsidRDefault="006D6CAC" w:rsidP="0058668F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359AA49C" wp14:editId="08A9BBA2">
                                <wp:extent cx="1483995" cy="470535"/>
                                <wp:effectExtent l="19050" t="0" r="1905" b="0"/>
                                <wp:docPr id="17" name="Picture 16" descr="PaintBorder2Smudge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aintBorder2Smudge.png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483995" cy="470535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45720" tIns="45720" rIns="4572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DB26E5B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16.5pt;margin-top:-29.3pt;width:124.5pt;height:44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" filled="f" stroked="f">
              <v:textbox inset="3.6pt,,3.6pt">
                <w:txbxContent>
                  <w:p w14:paraId="63A949CF" w14:textId="77777777" w:rsidR="0058668F" w:rsidRDefault="006D6CAC" w:rsidP="0058668F">
                    <w:r>
                      <w:rPr>
                        <w:noProof/>
                      </w:rPr>
                      <w:drawing>
                        <wp:inline distT="0" distB="0" distL="0" distR="0" wp14:anchorId="359AA49C" wp14:editId="08A9BBA2">
                          <wp:extent cx="1483995" cy="470535"/>
                          <wp:effectExtent l="19050" t="0" r="1905" b="0"/>
                          <wp:docPr id="17" name="Picture 16" descr="PaintBorder2Smudge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aintBorder2Smudge.png"/>
                                  <pic:cNvPicPr/>
                                </pic:nvPicPr>
                                <pic:blipFill>
                                  <a:blip r:embed="rId2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483995" cy="470535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A4D3342" w14:textId="77777777" w:rsidR="006852A4" w:rsidRPr="00B744FD" w:rsidRDefault="002F6328" w:rsidP="006852A4">
    <w:pPr>
      <w:pStyle w:val="Footer"/>
      <w:tabs>
        <w:tab w:val="clear" w:pos="4680"/>
        <w:tab w:val="center" w:pos="3510"/>
      </w:tabs>
      <w:rPr>
        <w:b/>
        <w:i/>
        <w:color w:val="00660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738C9C05" wp14:editId="744A5B9B">
              <wp:simplePos x="0" y="0"/>
              <wp:positionH relativeFrom="column">
                <wp:posOffset>4029075</wp:posOffset>
              </wp:positionH>
              <wp:positionV relativeFrom="paragraph">
                <wp:posOffset>-192405</wp:posOffset>
              </wp:positionV>
              <wp:extent cx="1495425" cy="561975"/>
              <wp:effectExtent l="3175" t="0" r="0" b="0"/>
              <wp:wrapNone/>
              <wp:docPr id="1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95425" cy="561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1D27510" w14:textId="77777777" w:rsidR="0051188B" w:rsidRDefault="006D6CAC" w:rsidP="0051188B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5FDEE5BF" wp14:editId="0520CC52">
                                <wp:extent cx="1343025" cy="466725"/>
                                <wp:effectExtent l="19050" t="0" r="9525" b="0"/>
                                <wp:docPr id="16" name="Picture 15" descr="PaintBorder2Smudge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aintBorder2Smudge.png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353988" cy="470535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45720" tIns="45720" rIns="4572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38C9C05"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8" type="#_x0000_t202" style="position:absolute;margin-left:317.25pt;margin-top:-15.15pt;width:117.75pt;height:44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" filled="f" stroked="f">
              <v:textbox inset="3.6pt,,3.6pt">
                <w:txbxContent>
                  <w:p w14:paraId="71D27510" w14:textId="77777777" w:rsidR="0051188B" w:rsidRDefault="006D6CAC" w:rsidP="0051188B">
                    <w:r>
                      <w:rPr>
                        <w:noProof/>
                      </w:rPr>
                      <w:drawing>
                        <wp:inline distT="0" distB="0" distL="0" distR="0" wp14:anchorId="5FDEE5BF" wp14:editId="0520CC52">
                          <wp:extent cx="1343025" cy="466725"/>
                          <wp:effectExtent l="19050" t="0" r="9525" b="0"/>
                          <wp:docPr id="16" name="Picture 15" descr="PaintBorder2Smudge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aintBorder2Smudge.png"/>
                                  <pic:cNvPicPr/>
                                </pic:nvPicPr>
                                <pic:blipFill>
                                  <a:blip r:embed="rId2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353988" cy="470535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="006852A4">
      <w:rPr>
        <w:b/>
        <w:i/>
        <w:color w:val="006600"/>
      </w:rPr>
      <w:tab/>
    </w:r>
    <w:r w:rsidR="006852A4" w:rsidRPr="00B744FD">
      <w:rPr>
        <w:b/>
        <w:i/>
        <w:color w:val="006600"/>
      </w:rPr>
      <w:t>“Advancing Knowledge and Research in Africa”</w:t>
    </w:r>
  </w:p>
  <w:p w14:paraId="0EB451A2" w14:textId="77777777" w:rsidR="0051188B" w:rsidRDefault="0051188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947989F" w14:textId="77777777" w:rsidR="000B1644" w:rsidRDefault="000B1644" w:rsidP="00226381">
      <w:pPr>
        <w:spacing w:after="0" w:line="240" w:lineRule="auto"/>
      </w:pPr>
      <w:r>
        <w:separator/>
      </w:r>
    </w:p>
  </w:footnote>
  <w:footnote w:type="continuationSeparator" w:id="0">
    <w:p w14:paraId="48B51289" w14:textId="77777777" w:rsidR="000B1644" w:rsidRDefault="000B1644" w:rsidP="0022638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2320E2" w14:textId="77777777" w:rsidR="00226381" w:rsidRDefault="00C374A8">
    <w:pPr>
      <w:pStyle w:val="Header"/>
    </w:pPr>
    <w:r w:rsidRPr="00C374A8">
      <w:rPr>
        <w:noProof/>
      </w:rPr>
      <w:drawing>
        <wp:inline distT="0" distB="0" distL="0" distR="0" wp14:anchorId="1025D77F" wp14:editId="16C8EB12">
          <wp:extent cx="5419725" cy="466725"/>
          <wp:effectExtent l="19050" t="0" r="9525" b="0"/>
          <wp:docPr id="20" name="Picture 15" descr="PaintBorder2Smudg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intBorder2Smudge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463968" cy="47053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2F6328"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34EED367" wp14:editId="4930E34B">
              <wp:simplePos x="0" y="0"/>
              <wp:positionH relativeFrom="column">
                <wp:posOffset>-1314450</wp:posOffset>
              </wp:positionH>
              <wp:positionV relativeFrom="paragraph">
                <wp:posOffset>-190500</wp:posOffset>
              </wp:positionV>
              <wp:extent cx="1485900" cy="9305925"/>
              <wp:effectExtent l="6350" t="0" r="6350" b="3175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85900" cy="9305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1DE832A" w14:textId="77777777" w:rsidR="00300C1F" w:rsidRDefault="001D28CA">
                          <w:r w:rsidRPr="001D28CA">
                            <w:rPr>
                              <w:noProof/>
                            </w:rPr>
                            <w:drawing>
                              <wp:inline distT="0" distB="0" distL="0" distR="0" wp14:anchorId="728FE9D9" wp14:editId="160B2C49">
                                <wp:extent cx="1276350" cy="1276350"/>
                                <wp:effectExtent l="19050" t="0" r="0" b="0"/>
                                <wp:docPr id="9" name="Picture 0" descr="AFRICArev2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AFRICArev2.jpg"/>
                                        <pic:cNvPicPr/>
                                      </pic:nvPicPr>
                                      <pic:blipFill>
                                        <a:blip r:embed="rId2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276350" cy="127635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  <w:r w:rsidR="002527DB">
                            <w:rPr>
                              <w:noProof/>
                            </w:rPr>
                            <w:drawing>
                              <wp:inline distT="0" distB="0" distL="0" distR="0" wp14:anchorId="45AEA923" wp14:editId="589B7B88">
                                <wp:extent cx="1009650" cy="7943850"/>
                                <wp:effectExtent l="19050" t="0" r="0" b="0"/>
                                <wp:docPr id="15" name="Picture 14" descr="PaintBorder2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aintBorder2.png"/>
                                        <pic:cNvPicPr/>
                                      </pic:nvPicPr>
                                      <pic:blipFill>
                                        <a:blip r:embed="rId3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009294" cy="7941049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4EED367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7" type="#_x0000_t202" style="position:absolute;margin-left:-103.5pt;margin-top:-15pt;width:117pt;height:732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" filled="f" stroked="f">
              <v:textbox>
                <w:txbxContent>
                  <w:p w14:paraId="31DE832A" w14:textId="77777777" w:rsidR="00300C1F" w:rsidRDefault="001D28CA">
                    <w:r w:rsidRPr="001D28CA">
                      <w:rPr>
                        <w:noProof/>
                      </w:rPr>
                      <w:drawing>
                        <wp:inline distT="0" distB="0" distL="0" distR="0" wp14:anchorId="728FE9D9" wp14:editId="160B2C49">
                          <wp:extent cx="1276350" cy="1276350"/>
                          <wp:effectExtent l="19050" t="0" r="0" b="0"/>
                          <wp:docPr id="9" name="Picture 0" descr="AFRICArev2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AFRICArev2.jpg"/>
                                  <pic:cNvPicPr/>
                                </pic:nvPicPr>
                                <pic:blipFill>
                                  <a:blip r:embed="rId4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276350" cy="127635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  <w:r w:rsidR="002527DB">
                      <w:rPr>
                        <w:noProof/>
                      </w:rPr>
                      <w:drawing>
                        <wp:inline distT="0" distB="0" distL="0" distR="0" wp14:anchorId="45AEA923" wp14:editId="589B7B88">
                          <wp:extent cx="1009650" cy="7943850"/>
                          <wp:effectExtent l="19050" t="0" r="0" b="0"/>
                          <wp:docPr id="15" name="Picture 14" descr="PaintBorder2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aintBorder2.png"/>
                                  <pic:cNvPicPr/>
                                </pic:nvPicPr>
                                <pic:blipFill>
                                  <a:blip r:embed="rId5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009294" cy="7941049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hideSpellingErrors/>
  <w:hideGrammaticalErrors/>
  <w:proofState w:spelling="clean" w:grammar="clean"/>
  <w:attachedTemplate r:id="rId1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74A8"/>
    <w:rsid w:val="000042FD"/>
    <w:rsid w:val="00005E52"/>
    <w:rsid w:val="00037188"/>
    <w:rsid w:val="00092965"/>
    <w:rsid w:val="000B1644"/>
    <w:rsid w:val="000C7163"/>
    <w:rsid w:val="000D463F"/>
    <w:rsid w:val="000D4A43"/>
    <w:rsid w:val="000E1F18"/>
    <w:rsid w:val="000E5D91"/>
    <w:rsid w:val="000E65A3"/>
    <w:rsid w:val="001013A1"/>
    <w:rsid w:val="00171CA4"/>
    <w:rsid w:val="001902C9"/>
    <w:rsid w:val="001B35E1"/>
    <w:rsid w:val="001B50D5"/>
    <w:rsid w:val="001C0BC9"/>
    <w:rsid w:val="001D28CA"/>
    <w:rsid w:val="001F1F6E"/>
    <w:rsid w:val="00226381"/>
    <w:rsid w:val="0025006D"/>
    <w:rsid w:val="00251EE0"/>
    <w:rsid w:val="002527DB"/>
    <w:rsid w:val="00256AC7"/>
    <w:rsid w:val="00260B27"/>
    <w:rsid w:val="002A5BD8"/>
    <w:rsid w:val="002B2982"/>
    <w:rsid w:val="002B7825"/>
    <w:rsid w:val="002D6C65"/>
    <w:rsid w:val="002F6328"/>
    <w:rsid w:val="00300C1F"/>
    <w:rsid w:val="00351086"/>
    <w:rsid w:val="00391771"/>
    <w:rsid w:val="003A3B87"/>
    <w:rsid w:val="003B5EF4"/>
    <w:rsid w:val="003C2523"/>
    <w:rsid w:val="003D064A"/>
    <w:rsid w:val="0040780B"/>
    <w:rsid w:val="00440EC7"/>
    <w:rsid w:val="00461046"/>
    <w:rsid w:val="004726E3"/>
    <w:rsid w:val="0048192E"/>
    <w:rsid w:val="00482B75"/>
    <w:rsid w:val="00494395"/>
    <w:rsid w:val="004C2168"/>
    <w:rsid w:val="004C5A06"/>
    <w:rsid w:val="004E4F32"/>
    <w:rsid w:val="004E6190"/>
    <w:rsid w:val="004F32BB"/>
    <w:rsid w:val="004F430E"/>
    <w:rsid w:val="004F5044"/>
    <w:rsid w:val="00507DB8"/>
    <w:rsid w:val="005103A8"/>
    <w:rsid w:val="0051188B"/>
    <w:rsid w:val="005153DF"/>
    <w:rsid w:val="005321D3"/>
    <w:rsid w:val="00534009"/>
    <w:rsid w:val="005357D2"/>
    <w:rsid w:val="005839B0"/>
    <w:rsid w:val="0058668F"/>
    <w:rsid w:val="005A3DEC"/>
    <w:rsid w:val="0060430B"/>
    <w:rsid w:val="006730DE"/>
    <w:rsid w:val="00684E24"/>
    <w:rsid w:val="006852A4"/>
    <w:rsid w:val="006D1C81"/>
    <w:rsid w:val="006D6CAC"/>
    <w:rsid w:val="006E4889"/>
    <w:rsid w:val="0070735F"/>
    <w:rsid w:val="00723AE1"/>
    <w:rsid w:val="00727A13"/>
    <w:rsid w:val="0074503F"/>
    <w:rsid w:val="00773C7D"/>
    <w:rsid w:val="007D6D6E"/>
    <w:rsid w:val="00825E22"/>
    <w:rsid w:val="008806EA"/>
    <w:rsid w:val="008953A2"/>
    <w:rsid w:val="008E65F7"/>
    <w:rsid w:val="00963042"/>
    <w:rsid w:val="009B44C2"/>
    <w:rsid w:val="009D2A7D"/>
    <w:rsid w:val="009D2F83"/>
    <w:rsid w:val="009F12F1"/>
    <w:rsid w:val="00A10F9F"/>
    <w:rsid w:val="00A418BB"/>
    <w:rsid w:val="00A471B3"/>
    <w:rsid w:val="00A74EF8"/>
    <w:rsid w:val="00A76B97"/>
    <w:rsid w:val="00B24D6A"/>
    <w:rsid w:val="00B51EDB"/>
    <w:rsid w:val="00B5627F"/>
    <w:rsid w:val="00B57FD5"/>
    <w:rsid w:val="00B71F08"/>
    <w:rsid w:val="00BF45EA"/>
    <w:rsid w:val="00C168D3"/>
    <w:rsid w:val="00C374A8"/>
    <w:rsid w:val="00C43C3A"/>
    <w:rsid w:val="00C46DAD"/>
    <w:rsid w:val="00CB0877"/>
    <w:rsid w:val="00CB1FF6"/>
    <w:rsid w:val="00D054D3"/>
    <w:rsid w:val="00D0573C"/>
    <w:rsid w:val="00D93FD6"/>
    <w:rsid w:val="00D97D3B"/>
    <w:rsid w:val="00DA0D65"/>
    <w:rsid w:val="00DC4670"/>
    <w:rsid w:val="00DE75ED"/>
    <w:rsid w:val="00DF0DAA"/>
    <w:rsid w:val="00E60CCD"/>
    <w:rsid w:val="00E66C03"/>
    <w:rsid w:val="00EB1FE7"/>
    <w:rsid w:val="00EB213F"/>
    <w:rsid w:val="00EC6400"/>
    <w:rsid w:val="00F23CA8"/>
    <w:rsid w:val="00F51C20"/>
    <w:rsid w:val="00F64DB0"/>
    <w:rsid w:val="00F773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1C933AAB"/>
  <w15:docId w15:val="{F0C6D4D3-AEB4-314E-AF87-58F8F53E32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27A1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2638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26381"/>
  </w:style>
  <w:style w:type="paragraph" w:styleId="Footer">
    <w:name w:val="footer"/>
    <w:basedOn w:val="Normal"/>
    <w:link w:val="FooterChar"/>
    <w:uiPriority w:val="99"/>
    <w:unhideWhenUsed/>
    <w:rsid w:val="0022638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26381"/>
  </w:style>
  <w:style w:type="paragraph" w:styleId="BalloonText">
    <w:name w:val="Balloon Text"/>
    <w:basedOn w:val="Normal"/>
    <w:link w:val="BalloonTextChar"/>
    <w:uiPriority w:val="99"/>
    <w:semiHidden/>
    <w:unhideWhenUsed/>
    <w:rsid w:val="00300C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00C1F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4E6190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39177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938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39221">
          <w:marLeft w:val="120"/>
          <w:marRight w:val="12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655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3889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15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55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0.png"/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40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jpeg"/><Relationship Id="rId1" Type="http://schemas.openxmlformats.org/officeDocument/2006/relationships/image" Target="media/image2.png"/><Relationship Id="rId5" Type="http://schemas.openxmlformats.org/officeDocument/2006/relationships/image" Target="media/image60.png"/><Relationship Id="rId4" Type="http://schemas.openxmlformats.org/officeDocument/2006/relationships/image" Target="media/image50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C:\Users\Aleshia\Downloads\TS030005964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Props1.xml><?xml version="1.0" encoding="utf-8"?>
<ds:datastoreItem xmlns:ds="http://schemas.openxmlformats.org/officeDocument/2006/customXml" ds:itemID="{B9973462-A4E6-4B72-B5A6-ED74D0BE0DA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C:\Users\Aleshia\Downloads\TS030005964.dotx</Template>
  <TotalTime>3</TotalTime>
  <Pages>1</Pages>
  <Words>29</Words>
  <Characters>167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195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Aleshia</dc:creator>
  <cp:lastModifiedBy>Dr Faith</cp:lastModifiedBy>
  <cp:revision>2</cp:revision>
  <cp:lastPrinted>2018-08-07T18:13:00Z</cp:lastPrinted>
  <dcterms:created xsi:type="dcterms:W3CDTF">2018-08-10T15:54:00Z</dcterms:created>
  <dcterms:modified xsi:type="dcterms:W3CDTF">2018-08-10T15:54:00Z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TC300059649990</vt:lpwstr>
  </property>
</Properties>
</file>